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F08FD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Simon MESSINGHAM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FC8BAA9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12ADBCB0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E2C76DE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AD8EEB3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6F4A30E0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C41F84A" w14:textId="77777777" w:rsidR="00E660B6" w:rsidRDefault="00E660B6" w:rsidP="00E660B6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59DEEC8C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825A381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6FE743D" w14:textId="77777777" w:rsidR="00E660B6" w:rsidRDefault="00E660B6" w:rsidP="00E660B6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July 2022</w:t>
      </w:r>
    </w:p>
    <w:p w14:paraId="7D68EF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B80D" w14:textId="77777777" w:rsidR="00E660B6" w:rsidRDefault="00E660B6" w:rsidP="009139A6">
      <w:r>
        <w:separator/>
      </w:r>
    </w:p>
  </w:endnote>
  <w:endnote w:type="continuationSeparator" w:id="0">
    <w:p w14:paraId="7EDB1B08" w14:textId="77777777" w:rsidR="00E660B6" w:rsidRDefault="00E660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E07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9F7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1D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F254C" w14:textId="77777777" w:rsidR="00E660B6" w:rsidRDefault="00E660B6" w:rsidP="009139A6">
      <w:r>
        <w:separator/>
      </w:r>
    </w:p>
  </w:footnote>
  <w:footnote w:type="continuationSeparator" w:id="0">
    <w:p w14:paraId="608DA8F4" w14:textId="77777777" w:rsidR="00E660B6" w:rsidRDefault="00E660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5C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6C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9DA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B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60B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FFA88"/>
  <w15:chartTrackingRefBased/>
  <w15:docId w15:val="{2366CCF1-69AC-46ED-BFA5-E1F0E841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0B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2022-09-18T20:49:00Z</dcterms:created>
  <dcterms:modified xsi:type="dcterms:W3CDTF">2022-09-18T20:49:00Z</dcterms:modified>
</cp:coreProperties>
</file>